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E12" w:rsidRDefault="00F01E12" w:rsidP="00F01E1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John BOSWELL</w:t>
      </w:r>
      <w:r>
        <w:rPr>
          <w:rFonts w:ascii="Times New Roman"/>
          <w:sz w:val="24"/>
          <w:szCs w:val="24"/>
        </w:rPr>
        <w:t xml:space="preserve">    (fl.1456)</w:t>
      </w:r>
    </w:p>
    <w:p w:rsidR="00F01E12" w:rsidRDefault="00F01E12" w:rsidP="00F01E1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Mercer.</w:t>
      </w:r>
      <w:proofErr w:type="gramEnd"/>
    </w:p>
    <w:p w:rsidR="00F01E12" w:rsidRDefault="00F01E12" w:rsidP="00F01E12">
      <w:pPr>
        <w:pStyle w:val="Body"/>
        <w:tabs>
          <w:tab w:val="left" w:pos="156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01E12" w:rsidRDefault="00F01E12" w:rsidP="00F01E1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F01E12" w:rsidRDefault="00F01E12" w:rsidP="00F01E1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became a Freeman.  (R.F.Y. p.176)</w:t>
      </w:r>
    </w:p>
    <w:p w:rsidR="00F01E12" w:rsidRDefault="00F01E12" w:rsidP="00F01E1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F01E12" w:rsidRDefault="00F01E12" w:rsidP="00F01E12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47068" w:rsidRPr="00C009D8" w:rsidRDefault="00F01E12" w:rsidP="00F01E12">
      <w:pPr>
        <w:pStyle w:val="NoSpacing"/>
      </w:pPr>
      <w:r>
        <w:t>28 March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E12" w:rsidRDefault="00F01E12" w:rsidP="00920DE3">
      <w:pPr>
        <w:spacing w:after="0" w:line="240" w:lineRule="auto"/>
      </w:pPr>
      <w:r>
        <w:separator/>
      </w:r>
    </w:p>
  </w:endnote>
  <w:endnote w:type="continuationSeparator" w:id="0">
    <w:p w:rsidR="00F01E12" w:rsidRDefault="00F01E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E12" w:rsidRDefault="00F01E12" w:rsidP="00920DE3">
      <w:pPr>
        <w:spacing w:after="0" w:line="240" w:lineRule="auto"/>
      </w:pPr>
      <w:r>
        <w:separator/>
      </w:r>
    </w:p>
  </w:footnote>
  <w:footnote w:type="continuationSeparator" w:id="0">
    <w:p w:rsidR="00F01E12" w:rsidRDefault="00F01E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E12"/>
    <w:rsid w:val="00120749"/>
    <w:rsid w:val="00624CAE"/>
    <w:rsid w:val="00920DE3"/>
    <w:rsid w:val="00C009D8"/>
    <w:rsid w:val="00CF53C8"/>
    <w:rsid w:val="00E47068"/>
    <w:rsid w:val="00F0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F01E1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F01E1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2014-05-09T19:39:00Z</dcterms:created>
  <dcterms:modified xsi:type="dcterms:W3CDTF">2014-05-09T19:41:00Z</dcterms:modified>
</cp:coreProperties>
</file>